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86" w:rsidRDefault="00E56686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56686" w:rsidRPr="00237778" w:rsidRDefault="00E56686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E56686" w:rsidRPr="00237778" w:rsidRDefault="00E56686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E56686" w:rsidRPr="004B444B" w:rsidRDefault="00E56686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56686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56686" w:rsidRPr="004B444B" w:rsidRDefault="00E56686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56686" w:rsidRDefault="00E56686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E56686" w:rsidRPr="00E61551" w:rsidRDefault="00E56686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E56686" w:rsidRPr="00582F4F" w:rsidRDefault="00E56686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582F4F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582F4F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 w:rsidRPr="00582F4F">
        <w:rPr>
          <w:b/>
          <w:color w:val="auto"/>
          <w:sz w:val="28"/>
          <w:szCs w:val="28"/>
        </w:rPr>
        <w:t>Budowa sieci kanalizacji sanitarnej w Długiem Starem dz. 152 i 694</w:t>
      </w:r>
      <w:r w:rsidRPr="00582F4F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582F4F">
        <w:rPr>
          <w:i/>
          <w:color w:val="auto"/>
          <w:sz w:val="28"/>
          <w:szCs w:val="28"/>
          <w:lang w:eastAsia="pl-PL"/>
        </w:rPr>
        <w:t>,</w:t>
      </w:r>
      <w:r w:rsidRPr="00582F4F">
        <w:rPr>
          <w:i/>
          <w:color w:val="auto"/>
          <w:lang w:eastAsia="pl-PL"/>
        </w:rPr>
        <w:t xml:space="preserve"> </w:t>
      </w:r>
    </w:p>
    <w:p w:rsidR="00E56686" w:rsidRPr="00275863" w:rsidRDefault="00E56686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E56686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56686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56686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6686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56686" w:rsidRPr="00237778" w:rsidRDefault="00E5668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E56686" w:rsidRPr="008D42BC" w:rsidRDefault="00E56686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6686" w:rsidRPr="008D42BC" w:rsidRDefault="00E56686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E56686" w:rsidRPr="002E4FFE" w:rsidRDefault="00E56686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E56686" w:rsidRPr="00237778" w:rsidRDefault="00E56686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E56686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686" w:rsidRDefault="00E5668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56686" w:rsidRDefault="00E5668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686" w:rsidRDefault="00E5668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56686" w:rsidRDefault="00E5668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686" w:rsidRDefault="00E56686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</w:t>
    </w:r>
    <w:r w:rsidRPr="00582F4F">
      <w:rPr>
        <w:noProof/>
        <w:color w:val="auto"/>
        <w:lang w:eastAsia="pl-PL"/>
      </w:rPr>
      <w:t>wy: FS.271.7.2023</w:t>
    </w:r>
  </w:p>
  <w:p w:rsidR="00E56686" w:rsidRPr="00237778" w:rsidRDefault="00E56686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83E"/>
    <w:rsid w:val="000A1C10"/>
    <w:rsid w:val="000B4B39"/>
    <w:rsid w:val="000C219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C4333"/>
    <w:rsid w:val="002E4FFE"/>
    <w:rsid w:val="002E580B"/>
    <w:rsid w:val="003235FF"/>
    <w:rsid w:val="003559F4"/>
    <w:rsid w:val="00367811"/>
    <w:rsid w:val="0038022E"/>
    <w:rsid w:val="003804A4"/>
    <w:rsid w:val="003A70DF"/>
    <w:rsid w:val="003B7CB8"/>
    <w:rsid w:val="003C26F0"/>
    <w:rsid w:val="003D157C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2F4F"/>
    <w:rsid w:val="005842C5"/>
    <w:rsid w:val="00595A1B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1CF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3E12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D77D1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67AD"/>
    <w:rsid w:val="00BF0A69"/>
    <w:rsid w:val="00C14EB3"/>
    <w:rsid w:val="00C32C36"/>
    <w:rsid w:val="00C555CE"/>
    <w:rsid w:val="00C55DF0"/>
    <w:rsid w:val="00C61D48"/>
    <w:rsid w:val="00C640FB"/>
    <w:rsid w:val="00C65BF3"/>
    <w:rsid w:val="00C72A5B"/>
    <w:rsid w:val="00CE2A93"/>
    <w:rsid w:val="00D01B6F"/>
    <w:rsid w:val="00D03876"/>
    <w:rsid w:val="00D06028"/>
    <w:rsid w:val="00D07606"/>
    <w:rsid w:val="00D3527B"/>
    <w:rsid w:val="00D62C09"/>
    <w:rsid w:val="00D804D7"/>
    <w:rsid w:val="00DB5D99"/>
    <w:rsid w:val="00DC0E3E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56686"/>
    <w:rsid w:val="00E61551"/>
    <w:rsid w:val="00E61FEB"/>
    <w:rsid w:val="00E93D27"/>
    <w:rsid w:val="00E97E59"/>
    <w:rsid w:val="00EA4A1B"/>
    <w:rsid w:val="00EC6D92"/>
    <w:rsid w:val="00EE33E1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6702C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0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156</Words>
  <Characters>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2023-05-14T21:05:00Z</dcterms:modified>
</cp:coreProperties>
</file>